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DB8EB" w14:textId="0D6CB6B5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center"/>
        <w:rPr>
          <w:rFonts w:ascii="Arial" w:hAnsi="Arial" w:cs="Arial"/>
          <w:b/>
          <w:bCs/>
          <w:sz w:val="28"/>
          <w:szCs w:val="28"/>
        </w:rPr>
      </w:pPr>
      <w:r w:rsidRPr="00146360">
        <w:rPr>
          <w:rFonts w:ascii="Arial" w:hAnsi="Arial" w:cs="Arial"/>
          <w:b/>
          <w:bCs/>
          <w:sz w:val="28"/>
          <w:szCs w:val="28"/>
        </w:rPr>
        <w:t xml:space="preserve">IZJAVA O POVEZANIH OSEBAH </w:t>
      </w:r>
      <w:r w:rsidR="006264DC" w:rsidRPr="00146360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02C66B6A" w14:textId="77777777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</w:p>
    <w:p w14:paraId="7B4B27A2" w14:textId="569EEE6A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  <w:r w:rsidRPr="00146360">
        <w:rPr>
          <w:rFonts w:ascii="Arial" w:hAnsi="Arial" w:cs="Arial"/>
        </w:rPr>
        <w:t xml:space="preserve">Spodaj podpisani </w:t>
      </w:r>
      <w:sdt>
        <w:sdtPr>
          <w:rPr>
            <w:rFonts w:ascii="Arial" w:hAnsi="Arial" w:cs="Arial"/>
          </w:rPr>
          <w:id w:val="446053250"/>
          <w:placeholder>
            <w:docPart w:val="6AC25F4DDB9F4EB997C585762618D399"/>
          </w:placeholder>
          <w:showingPlcHdr/>
        </w:sdtPr>
        <w:sdtContent>
          <w:r w:rsidR="006B1A0A" w:rsidRPr="00696230">
            <w:rPr>
              <w:rStyle w:val="PlaceholderText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  <w:r w:rsidR="006B1A0A" w:rsidRPr="00146360">
        <w:rPr>
          <w:rFonts w:ascii="Arial" w:hAnsi="Arial" w:cs="Arial"/>
        </w:rPr>
        <w:t xml:space="preserve"> </w:t>
      </w:r>
      <w:r w:rsidRPr="00146360">
        <w:rPr>
          <w:rFonts w:ascii="Arial" w:hAnsi="Arial" w:cs="Arial"/>
        </w:rPr>
        <w:t>(ime in priimek) kot:</w:t>
      </w:r>
    </w:p>
    <w:p w14:paraId="0D3C73B5" w14:textId="37565B45" w:rsidR="00236BBF" w:rsidRPr="00146360" w:rsidRDefault="006264DC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  <w:r w:rsidRPr="00146360">
        <w:rPr>
          <w:rFonts w:ascii="Arial" w:hAnsi="Arial" w:cs="Arial"/>
        </w:rPr>
        <w:t>(ustrezno o</w:t>
      </w:r>
      <w:r w:rsidR="00236BBF" w:rsidRPr="00146360">
        <w:rPr>
          <w:rFonts w:ascii="Arial" w:hAnsi="Arial" w:cs="Arial"/>
        </w:rPr>
        <w:t>bkroži</w:t>
      </w:r>
      <w:r w:rsidRPr="00146360">
        <w:rPr>
          <w:rFonts w:ascii="Arial" w:hAnsi="Arial" w:cs="Arial"/>
        </w:rPr>
        <w:t>)</w:t>
      </w:r>
    </w:p>
    <w:p w14:paraId="632F91FC" w14:textId="4233EF87" w:rsidR="00236BBF" w:rsidRPr="00146360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146360">
        <w:rPr>
          <w:rFonts w:ascii="Arial" w:hAnsi="Arial" w:cs="Arial"/>
        </w:rPr>
        <w:t>zakoniti zastopnik g</w:t>
      </w:r>
      <w:r w:rsidRPr="00146360">
        <w:rPr>
          <w:rFonts w:ascii="Arial" w:hAnsi="Arial" w:cs="Arial"/>
          <w:color w:val="000000"/>
        </w:rPr>
        <w:t xml:space="preserve">ospodarske družbe </w:t>
      </w:r>
      <w:sdt>
        <w:sdtPr>
          <w:rPr>
            <w:rFonts w:ascii="Arial" w:hAnsi="Arial" w:cs="Arial"/>
          </w:rPr>
          <w:id w:val="-247965849"/>
          <w:placeholder>
            <w:docPart w:val="A8A6718A08934A74871816D89C1AD714"/>
          </w:placeholder>
          <w:showingPlcHdr/>
        </w:sdtPr>
        <w:sdtContent>
          <w:r w:rsidR="006B1A0A" w:rsidRPr="00696230">
            <w:rPr>
              <w:rStyle w:val="PlaceholderText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  <w:r w:rsidR="006B1A0A" w:rsidRPr="00146360">
        <w:rPr>
          <w:rFonts w:ascii="Arial" w:hAnsi="Arial" w:cs="Arial"/>
          <w:color w:val="000000"/>
        </w:rPr>
        <w:t xml:space="preserve"> </w:t>
      </w:r>
      <w:r w:rsidRPr="00146360">
        <w:rPr>
          <w:rFonts w:ascii="Arial" w:hAnsi="Arial" w:cs="Arial"/>
          <w:color w:val="000000"/>
        </w:rPr>
        <w:t>(naziv družbe),</w:t>
      </w:r>
    </w:p>
    <w:p w14:paraId="33006955" w14:textId="0C8FA89E" w:rsidR="00236BBF" w:rsidRPr="00146360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samostojni podjetnik</w:t>
      </w:r>
      <w:r w:rsidR="00355072" w:rsidRPr="00146360">
        <w:rPr>
          <w:rFonts w:ascii="Arial" w:hAnsi="Arial" w:cs="Arial"/>
          <w:color w:val="000000"/>
        </w:rPr>
        <w:t xml:space="preserve"> po</w:t>
      </w:r>
      <w:r w:rsidRPr="00146360">
        <w:rPr>
          <w:rFonts w:ascii="Arial" w:hAnsi="Arial" w:cs="Arial"/>
          <w:color w:val="000000"/>
        </w:rPr>
        <w:t>sameznik</w:t>
      </w:r>
      <w:r w:rsidR="00355072" w:rsidRPr="00146360">
        <w:rPr>
          <w:rFonts w:ascii="Arial" w:hAnsi="Arial" w:cs="Arial"/>
          <w:color w:val="000000"/>
        </w:rPr>
        <w:t xml:space="preserve"> </w:t>
      </w:r>
      <w:sdt>
        <w:sdtPr>
          <w:rPr>
            <w:rFonts w:ascii="Arial" w:hAnsi="Arial" w:cs="Arial"/>
          </w:rPr>
          <w:id w:val="-609513882"/>
          <w:placeholder>
            <w:docPart w:val="9BAB3CCD81B84B0AACC3DFA1245AE2A6"/>
          </w:placeholder>
          <w:showingPlcHdr/>
        </w:sdtPr>
        <w:sdtContent>
          <w:r w:rsidR="006B1A0A" w:rsidRPr="00696230">
            <w:rPr>
              <w:rStyle w:val="PlaceholderText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  <w:r w:rsidR="006B1A0A" w:rsidRPr="00146360">
        <w:rPr>
          <w:rFonts w:ascii="Arial" w:hAnsi="Arial" w:cs="Arial"/>
          <w:color w:val="000000"/>
        </w:rPr>
        <w:t xml:space="preserve"> </w:t>
      </w:r>
      <w:r w:rsidRPr="00146360">
        <w:rPr>
          <w:rFonts w:ascii="Arial" w:hAnsi="Arial" w:cs="Arial"/>
          <w:color w:val="000000"/>
        </w:rPr>
        <w:t>(naziv),</w:t>
      </w:r>
    </w:p>
    <w:p w14:paraId="31D5B43A" w14:textId="7F2CE036" w:rsidR="00236BBF" w:rsidRPr="00146360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 xml:space="preserve">zastopnik drugega poslovnega subjekta iz javnega ali zasebnega sektorja </w:t>
      </w:r>
      <w:sdt>
        <w:sdtPr>
          <w:rPr>
            <w:rFonts w:ascii="Arial" w:hAnsi="Arial" w:cs="Arial"/>
          </w:rPr>
          <w:id w:val="42953000"/>
          <w:placeholder>
            <w:docPart w:val="973113CC2CBD49C59B1D27A1AA285F2A"/>
          </w:placeholder>
          <w:showingPlcHdr/>
        </w:sdtPr>
        <w:sdtContent>
          <w:r w:rsidR="006B1A0A" w:rsidRPr="00696230">
            <w:rPr>
              <w:rStyle w:val="PlaceholderText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  <w:r w:rsidR="006B1A0A" w:rsidRPr="00146360">
        <w:rPr>
          <w:rFonts w:ascii="Arial" w:hAnsi="Arial" w:cs="Arial"/>
          <w:color w:val="000000"/>
        </w:rPr>
        <w:t xml:space="preserve"> </w:t>
      </w:r>
      <w:r w:rsidRPr="00146360">
        <w:rPr>
          <w:rFonts w:ascii="Arial" w:hAnsi="Arial" w:cs="Arial"/>
          <w:color w:val="000000"/>
        </w:rPr>
        <w:t>(naziv).</w:t>
      </w:r>
    </w:p>
    <w:p w14:paraId="6E6FE072" w14:textId="77777777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b/>
          <w:bCs/>
          <w:color w:val="000000"/>
        </w:rPr>
      </w:pPr>
      <w:r w:rsidRPr="00146360">
        <w:rPr>
          <w:rFonts w:ascii="Arial" w:hAnsi="Arial" w:cs="Arial"/>
          <w:b/>
          <w:bCs/>
          <w:color w:val="000000"/>
        </w:rPr>
        <w:t>I Z J A V L J A M,</w:t>
      </w:r>
    </w:p>
    <w:p w14:paraId="55026B46" w14:textId="79B8FB7B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1. da v zgoraj navedeni</w:t>
      </w:r>
      <w:r w:rsidR="0097200B" w:rsidRPr="00146360">
        <w:rPr>
          <w:rFonts w:ascii="Arial" w:hAnsi="Arial" w:cs="Arial"/>
          <w:color w:val="000000"/>
        </w:rPr>
        <w:t>h</w:t>
      </w:r>
      <w:r w:rsidRPr="00146360">
        <w:rPr>
          <w:rFonts w:ascii="Arial" w:hAnsi="Arial" w:cs="Arial"/>
          <w:color w:val="000000"/>
        </w:rPr>
        <w:t xml:space="preserve"> </w:t>
      </w:r>
      <w:r w:rsidR="0097200B" w:rsidRPr="00146360">
        <w:rPr>
          <w:rFonts w:ascii="Arial" w:hAnsi="Arial" w:cs="Arial"/>
          <w:color w:val="000000"/>
        </w:rPr>
        <w:t>subjektih</w:t>
      </w:r>
      <w:r w:rsidRPr="00146360">
        <w:rPr>
          <w:rFonts w:ascii="Arial" w:hAnsi="Arial" w:cs="Arial"/>
          <w:color w:val="000000"/>
        </w:rPr>
        <w:t>:</w:t>
      </w:r>
    </w:p>
    <w:p w14:paraId="58DA51FE" w14:textId="755C3C2F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ind w:left="425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 xml:space="preserve">a) član uprave </w:t>
      </w:r>
      <w:r w:rsidR="00FB4529" w:rsidRPr="00146360">
        <w:rPr>
          <w:rFonts w:ascii="Arial" w:hAnsi="Arial" w:cs="Arial"/>
          <w:color w:val="000000"/>
        </w:rPr>
        <w:t>Slovenskega državnega holdinga, d.</w:t>
      </w:r>
      <w:r w:rsidR="00AD0B94" w:rsidRPr="00146360">
        <w:rPr>
          <w:rFonts w:ascii="Arial" w:hAnsi="Arial" w:cs="Arial"/>
          <w:color w:val="000000"/>
        </w:rPr>
        <w:t xml:space="preserve"> </w:t>
      </w:r>
      <w:r w:rsidR="00FB4529" w:rsidRPr="00146360">
        <w:rPr>
          <w:rFonts w:ascii="Arial" w:hAnsi="Arial" w:cs="Arial"/>
          <w:color w:val="000000"/>
        </w:rPr>
        <w:t xml:space="preserve">d. (v nadaljevanju: </w:t>
      </w:r>
      <w:r w:rsidRPr="00146360">
        <w:rPr>
          <w:rFonts w:ascii="Arial" w:hAnsi="Arial" w:cs="Arial"/>
          <w:color w:val="000000"/>
        </w:rPr>
        <w:t>SDH</w:t>
      </w:r>
      <w:r w:rsidR="00FB4529" w:rsidRPr="00146360">
        <w:rPr>
          <w:rFonts w:ascii="Arial" w:hAnsi="Arial" w:cs="Arial"/>
          <w:color w:val="000000"/>
        </w:rPr>
        <w:t>)</w:t>
      </w:r>
      <w:r w:rsidRPr="00146360">
        <w:rPr>
          <w:rFonts w:ascii="Arial" w:hAnsi="Arial" w:cs="Arial"/>
          <w:color w:val="000000"/>
        </w:rPr>
        <w:t>, prokurist SDH ali njun ožji družinski član</w:t>
      </w:r>
      <w:r w:rsidRPr="00146360">
        <w:rPr>
          <w:rStyle w:val="FootnoteReference"/>
          <w:rFonts w:ascii="Arial" w:hAnsi="Arial" w:cs="Arial"/>
          <w:color w:val="000000"/>
        </w:rPr>
        <w:footnoteReference w:id="1"/>
      </w:r>
      <w:r w:rsidRPr="00146360">
        <w:rPr>
          <w:rFonts w:ascii="Arial" w:hAnsi="Arial" w:cs="Arial"/>
          <w:color w:val="000000"/>
        </w:rPr>
        <w:t xml:space="preserve"> ni:</w:t>
      </w:r>
    </w:p>
    <w:p w14:paraId="4A8856E3" w14:textId="77777777" w:rsidR="00236BBF" w:rsidRPr="00146360" w:rsidRDefault="00236BBF" w:rsidP="00236BBF">
      <w:pPr>
        <w:pStyle w:val="alineazaodstavkom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zakoniti zastopnik, član organa vodenja ali nadzora ali prokurist,</w:t>
      </w:r>
    </w:p>
    <w:p w14:paraId="6B7A2598" w14:textId="77777777" w:rsidR="00236BBF" w:rsidRPr="00146360" w:rsidRDefault="00236BBF" w:rsidP="00236BBF">
      <w:pPr>
        <w:pStyle w:val="alineazaodstavkom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nosilec podjema ali</w:t>
      </w:r>
    </w:p>
    <w:p w14:paraId="48011DF9" w14:textId="77777777" w:rsidR="00236BBF" w:rsidRPr="00146360" w:rsidRDefault="00236BBF" w:rsidP="00236BBF">
      <w:pPr>
        <w:pStyle w:val="alineazaodstavkom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ima sam ali skupaj z ožjimi družinskimi člani več kot 5 % delež v osnovnem kapitalu.</w:t>
      </w:r>
    </w:p>
    <w:p w14:paraId="6DE7A6B5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ind w:left="425"/>
        <w:jc w:val="both"/>
        <w:rPr>
          <w:rFonts w:ascii="Arial" w:hAnsi="Arial" w:cs="Arial"/>
          <w:color w:val="000000"/>
        </w:rPr>
      </w:pPr>
    </w:p>
    <w:p w14:paraId="6AF35201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ind w:left="425"/>
        <w:jc w:val="both"/>
        <w:rPr>
          <w:rFonts w:ascii="Arial" w:hAnsi="Arial" w:cs="Arial"/>
          <w:color w:val="000000"/>
          <w:shd w:val="clear" w:color="auto" w:fill="FFFFFF"/>
        </w:rPr>
      </w:pPr>
      <w:r w:rsidRPr="00146360">
        <w:rPr>
          <w:rFonts w:ascii="Arial" w:hAnsi="Arial" w:cs="Arial"/>
          <w:color w:val="000000"/>
        </w:rPr>
        <w:t xml:space="preserve">b) </w:t>
      </w:r>
      <w:r w:rsidRPr="00146360">
        <w:rPr>
          <w:rFonts w:ascii="Arial" w:hAnsi="Arial" w:cs="Arial"/>
          <w:color w:val="000000"/>
          <w:shd w:val="clear" w:color="auto" w:fill="FFFFFF"/>
        </w:rPr>
        <w:t>član nadzornega sveta SDH ali njegov ožji družinski član ni:</w:t>
      </w:r>
    </w:p>
    <w:p w14:paraId="139DF211" w14:textId="77777777" w:rsidR="00236BBF" w:rsidRPr="00146360" w:rsidRDefault="00236BBF" w:rsidP="00236BBF">
      <w:pPr>
        <w:pStyle w:val="alineazaodstavkom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156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nosilec podjema ali</w:t>
      </w:r>
    </w:p>
    <w:p w14:paraId="2D5C39D6" w14:textId="77777777" w:rsidR="00236BBF" w:rsidRPr="00146360" w:rsidRDefault="00236BBF" w:rsidP="00236BBF">
      <w:pPr>
        <w:pStyle w:val="alineazaodstavkom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156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ima sam ali skupaj z ožjimi družinskimi člani več kot 5 % delež v osnovnem kapitalu.</w:t>
      </w:r>
    </w:p>
    <w:p w14:paraId="4623A168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5FF3E460" w14:textId="119D06AF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 w:rsidRPr="00146360">
        <w:rPr>
          <w:rFonts w:ascii="Arial" w:hAnsi="Arial" w:cs="Arial"/>
          <w:color w:val="000000"/>
        </w:rPr>
        <w:t>2. da zgoraj navedena</w:t>
      </w:r>
      <w:r w:rsidRPr="00146360">
        <w:rPr>
          <w:rFonts w:ascii="Arial" w:hAnsi="Arial" w:cs="Arial"/>
          <w:color w:val="000000"/>
          <w:shd w:val="clear" w:color="auto" w:fill="FFFFFF"/>
        </w:rPr>
        <w:t xml:space="preserve"> pravna oseba na dan podpisa te izjave ni dolžnik do SDH, ali v zadnjih 3 letih ni bila dolžnik SDH </w:t>
      </w:r>
      <w:bookmarkStart w:id="0" w:name="_Hlk129618212"/>
      <w:r w:rsidRPr="00146360">
        <w:rPr>
          <w:rFonts w:ascii="Arial" w:hAnsi="Arial" w:cs="Arial"/>
          <w:color w:val="000000"/>
          <w:shd w:val="clear" w:color="auto" w:fill="FFFFFF"/>
        </w:rPr>
        <w:t>oziroma k SDH pripojenih družb.</w:t>
      </w:r>
    </w:p>
    <w:p w14:paraId="2A8D2FA9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</w:p>
    <w:p w14:paraId="056A38BF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 w:rsidRPr="00146360">
        <w:rPr>
          <w:rFonts w:ascii="Arial" w:hAnsi="Arial" w:cs="Arial"/>
          <w:color w:val="000000"/>
          <w:shd w:val="clear" w:color="auto" w:fill="FFFFFF"/>
        </w:rPr>
        <w:t>3. da zgoraj navedena pravna oseba ni:</w:t>
      </w:r>
    </w:p>
    <w:p w14:paraId="570F9C66" w14:textId="77777777" w:rsidR="00236BBF" w:rsidRPr="00146360" w:rsidRDefault="00236BBF" w:rsidP="00236BBF">
      <w:pPr>
        <w:pStyle w:val="alineazaodstavkom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 w:rsidRPr="00146360">
        <w:rPr>
          <w:rFonts w:ascii="Arial" w:hAnsi="Arial" w:cs="Arial"/>
          <w:color w:val="000000"/>
          <w:shd w:val="clear" w:color="auto" w:fill="FFFFFF"/>
        </w:rPr>
        <w:lastRenderedPageBreak/>
        <w:t>subjekt, v katerem ima SDH naložbo,</w:t>
      </w:r>
    </w:p>
    <w:p w14:paraId="6B14087E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</w:p>
    <w:bookmarkEnd w:id="0"/>
    <w:p w14:paraId="7A96C2C8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04BB59FC" w14:textId="2FC097C9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 xml:space="preserve">Kraj in datum </w:t>
      </w:r>
      <w:sdt>
        <w:sdtPr>
          <w:rPr>
            <w:rFonts w:ascii="Arial" w:hAnsi="Arial" w:cs="Arial"/>
          </w:rPr>
          <w:id w:val="-812479193"/>
          <w:placeholder>
            <w:docPart w:val="366C57DBC7B546F0B835D51D32EA1A4F"/>
          </w:placeholder>
          <w:showingPlcHdr/>
        </w:sdtPr>
        <w:sdtContent>
          <w:r w:rsidR="006B1A0A" w:rsidRPr="00696230">
            <w:rPr>
              <w:rStyle w:val="PlaceholderText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</w:p>
    <w:p w14:paraId="2277DE9B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6BA3B3C7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0234C079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Podpis:__________________</w:t>
      </w:r>
    </w:p>
    <w:p w14:paraId="00CFF133" w14:textId="7622EFFD" w:rsidR="008B1CD1" w:rsidRPr="00146360" w:rsidRDefault="008B1CD1" w:rsidP="00236BBF">
      <w:pPr>
        <w:rPr>
          <w:rFonts w:ascii="Arial" w:hAnsi="Arial" w:cs="Arial"/>
          <w:sz w:val="24"/>
          <w:szCs w:val="24"/>
        </w:rPr>
      </w:pPr>
    </w:p>
    <w:sectPr w:rsidR="008B1CD1" w:rsidRPr="00146360" w:rsidSect="002552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2B2F" w14:textId="77777777" w:rsidR="00304CC0" w:rsidRDefault="00304C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96C2D" w14:textId="77777777" w:rsidR="00304CC0" w:rsidRDefault="00304C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FCD80" w14:textId="10C16EE8" w:rsidR="003E1837" w:rsidRPr="009542A0" w:rsidRDefault="00DB5DEE" w:rsidP="007B6966">
    <w:pPr>
      <w:pStyle w:val="Footer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  <w:r w:rsidR="003E1837">
      <w:rPr>
        <w:rFonts w:ascii="Arial" w:hAnsi="Arial" w:cs="Arial"/>
        <w:sz w:val="12"/>
        <w:szCs w:val="12"/>
      </w:rPr>
      <w:t xml:space="preserve">; </w:t>
    </w:r>
    <w:r w:rsidR="00304CC0">
      <w:rPr>
        <w:rFonts w:ascii="Arial" w:hAnsi="Arial" w:cs="Arial"/>
        <w:sz w:val="12"/>
        <w:szCs w:val="12"/>
      </w:rPr>
      <w:t>Predsedni</w:t>
    </w:r>
    <w:r w:rsidR="00F323DE">
      <w:rPr>
        <w:rFonts w:ascii="Arial" w:hAnsi="Arial" w:cs="Arial"/>
        <w:sz w:val="12"/>
        <w:szCs w:val="12"/>
      </w:rPr>
      <w:t>ca</w:t>
    </w:r>
    <w:r w:rsidR="003E1837" w:rsidRPr="009542A0">
      <w:rPr>
        <w:rFonts w:ascii="Arial" w:hAnsi="Arial" w:cs="Arial"/>
        <w:sz w:val="12"/>
        <w:szCs w:val="12"/>
      </w:rPr>
      <w:t xml:space="preserve"> nadzornega sveta</w:t>
    </w:r>
    <w:r w:rsidR="003B2347">
      <w:rPr>
        <w:rFonts w:ascii="Arial" w:hAnsi="Arial" w:cs="Arial"/>
        <w:sz w:val="12"/>
        <w:szCs w:val="12"/>
      </w:rPr>
      <w:t xml:space="preserve">: </w:t>
    </w:r>
    <w:r w:rsidR="00F323DE">
      <w:rPr>
        <w:rFonts w:ascii="Arial" w:hAnsi="Arial" w:cs="Arial"/>
        <w:sz w:val="12"/>
        <w:szCs w:val="12"/>
      </w:rPr>
      <w:t xml:space="preserve">Karmen </w:t>
    </w:r>
    <w:proofErr w:type="spellStart"/>
    <w:r w:rsidR="00F323DE">
      <w:rPr>
        <w:rFonts w:ascii="Arial" w:hAnsi="Arial" w:cs="Arial"/>
        <w:sz w:val="12"/>
        <w:szCs w:val="12"/>
      </w:rPr>
      <w:t>Dietner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  <w:footnote w:id="1">
    <w:p w14:paraId="3CC89A14" w14:textId="77777777" w:rsidR="00236BBF" w:rsidRPr="000A4286" w:rsidRDefault="00236BBF" w:rsidP="00236BBF">
      <w:pPr>
        <w:spacing w:line="240" w:lineRule="auto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>
        <w:rPr>
          <w:rStyle w:val="FootnoteReference"/>
        </w:rPr>
        <w:footnoteRef/>
      </w:r>
      <w:r>
        <w:t xml:space="preserve"> </w:t>
      </w:r>
      <w:r w:rsidRPr="000A4286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Ožji družinski člani so: </w:t>
      </w:r>
    </w:p>
    <w:p w14:paraId="76CBCCFA" w14:textId="77777777" w:rsidR="00236BBF" w:rsidRPr="000A4286" w:rsidRDefault="00236BBF" w:rsidP="00236BBF">
      <w:pPr>
        <w:pStyle w:val="ListParagraph"/>
        <w:numPr>
          <w:ilvl w:val="0"/>
          <w:numId w:val="7"/>
        </w:numPr>
        <w:spacing w:after="0" w:line="240" w:lineRule="auto"/>
        <w:rPr>
          <w:sz w:val="16"/>
          <w:szCs w:val="16"/>
        </w:rPr>
      </w:pPr>
      <w:r w:rsidRPr="000A4286">
        <w:rPr>
          <w:rFonts w:ascii="Arial" w:hAnsi="Arial" w:cs="Arial"/>
          <w:color w:val="000000"/>
          <w:sz w:val="16"/>
          <w:szCs w:val="16"/>
          <w:shd w:val="clear" w:color="auto" w:fill="FFFFFF"/>
        </w:rPr>
        <w:t>zakonec,</w:t>
      </w:r>
    </w:p>
    <w:p w14:paraId="03839041" w14:textId="77777777" w:rsidR="00236BBF" w:rsidRPr="000A4286" w:rsidRDefault="00236BBF" w:rsidP="00236BBF">
      <w:pPr>
        <w:pStyle w:val="ListParagraph"/>
        <w:numPr>
          <w:ilvl w:val="0"/>
          <w:numId w:val="7"/>
        </w:numPr>
        <w:spacing w:after="0" w:line="240" w:lineRule="auto"/>
        <w:rPr>
          <w:sz w:val="16"/>
          <w:szCs w:val="16"/>
        </w:rPr>
      </w:pPr>
      <w:r w:rsidRPr="000A4286">
        <w:rPr>
          <w:rFonts w:ascii="Arial" w:hAnsi="Arial" w:cs="Arial"/>
          <w:color w:val="000000"/>
          <w:sz w:val="16"/>
          <w:szCs w:val="16"/>
          <w:shd w:val="clear" w:color="auto" w:fill="FFFFFF"/>
        </w:rPr>
        <w:t>otroci,</w:t>
      </w:r>
    </w:p>
    <w:p w14:paraId="6941C3C9" w14:textId="77777777" w:rsidR="00236BBF" w:rsidRPr="000A4286" w:rsidRDefault="00236BBF" w:rsidP="00236BBF">
      <w:pPr>
        <w:pStyle w:val="ListParagraph"/>
        <w:numPr>
          <w:ilvl w:val="0"/>
          <w:numId w:val="7"/>
        </w:numPr>
        <w:spacing w:after="0" w:line="240" w:lineRule="auto"/>
        <w:rPr>
          <w:sz w:val="16"/>
          <w:szCs w:val="16"/>
        </w:rPr>
      </w:pPr>
      <w:r w:rsidRPr="000A4286">
        <w:rPr>
          <w:rFonts w:ascii="Arial" w:hAnsi="Arial" w:cs="Arial"/>
          <w:color w:val="000000"/>
          <w:sz w:val="16"/>
          <w:szCs w:val="16"/>
          <w:shd w:val="clear" w:color="auto" w:fill="FFFFFF"/>
        </w:rPr>
        <w:t>posvojenci,</w:t>
      </w:r>
    </w:p>
    <w:p w14:paraId="1B00DC60" w14:textId="77777777" w:rsidR="00236BBF" w:rsidRPr="000A4286" w:rsidRDefault="00236BBF" w:rsidP="00236BBF">
      <w:pPr>
        <w:pStyle w:val="ListParagraph"/>
        <w:numPr>
          <w:ilvl w:val="0"/>
          <w:numId w:val="7"/>
        </w:numPr>
        <w:spacing w:after="0" w:line="240" w:lineRule="auto"/>
        <w:rPr>
          <w:sz w:val="16"/>
          <w:szCs w:val="16"/>
        </w:rPr>
      </w:pPr>
      <w:r w:rsidRPr="000A4286">
        <w:rPr>
          <w:rFonts w:ascii="Arial" w:hAnsi="Arial" w:cs="Arial"/>
          <w:color w:val="000000"/>
          <w:sz w:val="16"/>
          <w:szCs w:val="16"/>
          <w:shd w:val="clear" w:color="auto" w:fill="FFFFFF"/>
        </w:rPr>
        <w:t>starši,</w:t>
      </w:r>
    </w:p>
    <w:p w14:paraId="0B130700" w14:textId="77777777" w:rsidR="00236BBF" w:rsidRPr="000A4286" w:rsidRDefault="00236BBF" w:rsidP="00236BBF">
      <w:pPr>
        <w:pStyle w:val="ListParagraph"/>
        <w:numPr>
          <w:ilvl w:val="0"/>
          <w:numId w:val="7"/>
        </w:numPr>
        <w:spacing w:after="0" w:line="240" w:lineRule="auto"/>
        <w:rPr>
          <w:sz w:val="16"/>
          <w:szCs w:val="16"/>
        </w:rPr>
      </w:pPr>
      <w:r w:rsidRPr="000A4286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posvojitelji, </w:t>
      </w:r>
    </w:p>
    <w:p w14:paraId="74004059" w14:textId="77777777" w:rsidR="00236BBF" w:rsidRPr="000A4286" w:rsidRDefault="00236BBF" w:rsidP="00236BBF">
      <w:pPr>
        <w:pStyle w:val="ListParagraph"/>
        <w:numPr>
          <w:ilvl w:val="0"/>
          <w:numId w:val="7"/>
        </w:numPr>
        <w:spacing w:after="0" w:line="240" w:lineRule="auto"/>
        <w:rPr>
          <w:sz w:val="16"/>
          <w:szCs w:val="16"/>
        </w:rPr>
      </w:pPr>
      <w:r w:rsidRPr="000A4286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bratje, </w:t>
      </w:r>
    </w:p>
    <w:p w14:paraId="48B17CC2" w14:textId="77777777" w:rsidR="00236BBF" w:rsidRPr="000A4286" w:rsidRDefault="00236BBF" w:rsidP="00236BBF">
      <w:pPr>
        <w:pStyle w:val="ListParagraph"/>
        <w:numPr>
          <w:ilvl w:val="0"/>
          <w:numId w:val="7"/>
        </w:numPr>
        <w:spacing w:after="0" w:line="240" w:lineRule="auto"/>
        <w:rPr>
          <w:sz w:val="16"/>
          <w:szCs w:val="16"/>
        </w:rPr>
      </w:pPr>
      <w:r w:rsidRPr="000A4286">
        <w:rPr>
          <w:rFonts w:ascii="Arial" w:hAnsi="Arial" w:cs="Arial"/>
          <w:color w:val="000000"/>
          <w:sz w:val="16"/>
          <w:szCs w:val="16"/>
          <w:shd w:val="clear" w:color="auto" w:fill="FFFFFF"/>
        </w:rPr>
        <w:t>sestre in</w:t>
      </w:r>
    </w:p>
    <w:p w14:paraId="5C0C0401" w14:textId="77777777" w:rsidR="00236BBF" w:rsidRPr="000A4286" w:rsidRDefault="00236BBF" w:rsidP="00236BBF">
      <w:pPr>
        <w:pStyle w:val="ListParagraph"/>
        <w:numPr>
          <w:ilvl w:val="0"/>
          <w:numId w:val="7"/>
        </w:numPr>
        <w:spacing w:after="0" w:line="240" w:lineRule="auto"/>
        <w:rPr>
          <w:sz w:val="16"/>
          <w:szCs w:val="16"/>
        </w:rPr>
      </w:pPr>
      <w:r w:rsidRPr="000A4286">
        <w:rPr>
          <w:rFonts w:ascii="Arial" w:hAnsi="Arial" w:cs="Arial"/>
          <w:color w:val="000000"/>
          <w:sz w:val="16"/>
          <w:szCs w:val="16"/>
          <w:shd w:val="clear" w:color="auto" w:fill="FFFFFF"/>
        </w:rPr>
        <w:t>osebe, ki s posameznikom živijo v skupnem gospodinjstvu ali v zunajzakonski skupnosti.</w:t>
      </w:r>
    </w:p>
    <w:p w14:paraId="540278EC" w14:textId="77777777" w:rsidR="00236BBF" w:rsidRDefault="00236BBF" w:rsidP="00236BBF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3B564" w14:textId="77777777" w:rsidR="00304CC0" w:rsidRDefault="00304C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148E2" w14:textId="77777777" w:rsidR="00304CC0" w:rsidRDefault="00304C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D22D" w14:textId="62FEDDE1" w:rsidR="003E1837" w:rsidRPr="009542A0" w:rsidRDefault="005D7570" w:rsidP="009542A0">
    <w:pPr>
      <w:pStyle w:val="Header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104204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Header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Header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Header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C7A8B"/>
    <w:multiLevelType w:val="hybridMultilevel"/>
    <w:tmpl w:val="EC401C66"/>
    <w:lvl w:ilvl="0" w:tplc="C652F5CE">
      <w:start w:val="7"/>
      <w:numFmt w:val="bullet"/>
      <w:lvlText w:val="-"/>
      <w:lvlJc w:val="left"/>
      <w:pPr>
        <w:ind w:left="157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" w15:restartNumberingAfterBreak="0">
    <w:nsid w:val="18C5799C"/>
    <w:multiLevelType w:val="hybridMultilevel"/>
    <w:tmpl w:val="71CC03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7790C"/>
    <w:multiLevelType w:val="hybridMultilevel"/>
    <w:tmpl w:val="10784FB0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F201E"/>
    <w:multiLevelType w:val="hybridMultilevel"/>
    <w:tmpl w:val="98CC7200"/>
    <w:lvl w:ilvl="0" w:tplc="020619E0">
      <w:start w:val="2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391E040B"/>
    <w:multiLevelType w:val="hybridMultilevel"/>
    <w:tmpl w:val="79763CD6"/>
    <w:lvl w:ilvl="0" w:tplc="C652F5CE">
      <w:start w:val="7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3986D8A"/>
    <w:multiLevelType w:val="hybridMultilevel"/>
    <w:tmpl w:val="4C5CC69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02F5A"/>
    <w:multiLevelType w:val="hybridMultilevel"/>
    <w:tmpl w:val="699ABDB0"/>
    <w:lvl w:ilvl="0" w:tplc="8306EA1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30FCF"/>
    <w:multiLevelType w:val="hybridMultilevel"/>
    <w:tmpl w:val="8A382482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140415">
    <w:abstractNumId w:val="9"/>
  </w:num>
  <w:num w:numId="2" w16cid:durableId="1862432941">
    <w:abstractNumId w:val="10"/>
  </w:num>
  <w:num w:numId="3" w16cid:durableId="549682906">
    <w:abstractNumId w:val="2"/>
  </w:num>
  <w:num w:numId="4" w16cid:durableId="1793085723">
    <w:abstractNumId w:val="1"/>
  </w:num>
  <w:num w:numId="5" w16cid:durableId="1358119379">
    <w:abstractNumId w:val="7"/>
  </w:num>
  <w:num w:numId="6" w16cid:durableId="73825835">
    <w:abstractNumId w:val="4"/>
  </w:num>
  <w:num w:numId="7" w16cid:durableId="797377217">
    <w:abstractNumId w:val="8"/>
  </w:num>
  <w:num w:numId="8" w16cid:durableId="2069106025">
    <w:abstractNumId w:val="5"/>
  </w:num>
  <w:num w:numId="9" w16cid:durableId="1310479002">
    <w:abstractNumId w:val="3"/>
  </w:num>
  <w:num w:numId="10" w16cid:durableId="921724512">
    <w:abstractNumId w:val="0"/>
  </w:num>
  <w:num w:numId="11" w16cid:durableId="239429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L9F3zDJyjCwOr0wBJ9WWl7qVvxU+bBx9NsP9bstfKgezer8M30+SsWkTAKCwQPRs2xcM9w12S8Owv3CqsCzB5Q==" w:salt="bV8fDeqZ1wBLvx3SHZXxtg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97488"/>
    <w:rsid w:val="000A36BD"/>
    <w:rsid w:val="000B09C1"/>
    <w:rsid w:val="000C3BCA"/>
    <w:rsid w:val="00121C96"/>
    <w:rsid w:val="00146360"/>
    <w:rsid w:val="001A2F68"/>
    <w:rsid w:val="00236BBF"/>
    <w:rsid w:val="00255276"/>
    <w:rsid w:val="00295B74"/>
    <w:rsid w:val="00304CC0"/>
    <w:rsid w:val="0034293A"/>
    <w:rsid w:val="00355072"/>
    <w:rsid w:val="003918B0"/>
    <w:rsid w:val="003B2347"/>
    <w:rsid w:val="003E1837"/>
    <w:rsid w:val="00420DD7"/>
    <w:rsid w:val="00503E26"/>
    <w:rsid w:val="00524066"/>
    <w:rsid w:val="00576E8F"/>
    <w:rsid w:val="005D7570"/>
    <w:rsid w:val="005F7028"/>
    <w:rsid w:val="006264DC"/>
    <w:rsid w:val="00644000"/>
    <w:rsid w:val="00666F2F"/>
    <w:rsid w:val="006A0BFC"/>
    <w:rsid w:val="006A72D1"/>
    <w:rsid w:val="006B1A0A"/>
    <w:rsid w:val="00731A14"/>
    <w:rsid w:val="00771A80"/>
    <w:rsid w:val="00781368"/>
    <w:rsid w:val="007B6966"/>
    <w:rsid w:val="007D5AAF"/>
    <w:rsid w:val="008B1CD1"/>
    <w:rsid w:val="008C13F3"/>
    <w:rsid w:val="008E1DA9"/>
    <w:rsid w:val="008F7066"/>
    <w:rsid w:val="009311D2"/>
    <w:rsid w:val="009427EA"/>
    <w:rsid w:val="009542A0"/>
    <w:rsid w:val="0097200B"/>
    <w:rsid w:val="00974859"/>
    <w:rsid w:val="009C69C0"/>
    <w:rsid w:val="00A0105B"/>
    <w:rsid w:val="00AA48FF"/>
    <w:rsid w:val="00AD0B94"/>
    <w:rsid w:val="00AE56EC"/>
    <w:rsid w:val="00B12659"/>
    <w:rsid w:val="00B2723F"/>
    <w:rsid w:val="00B738C8"/>
    <w:rsid w:val="00B9330C"/>
    <w:rsid w:val="00B93489"/>
    <w:rsid w:val="00BE7B86"/>
    <w:rsid w:val="00C518D8"/>
    <w:rsid w:val="00C95F1E"/>
    <w:rsid w:val="00CA6868"/>
    <w:rsid w:val="00CB11E7"/>
    <w:rsid w:val="00D104E5"/>
    <w:rsid w:val="00D274E9"/>
    <w:rsid w:val="00D5162A"/>
    <w:rsid w:val="00D57D97"/>
    <w:rsid w:val="00DB5DEE"/>
    <w:rsid w:val="00DC14E2"/>
    <w:rsid w:val="00DF6D23"/>
    <w:rsid w:val="00E5388A"/>
    <w:rsid w:val="00E73671"/>
    <w:rsid w:val="00EF658A"/>
    <w:rsid w:val="00F01C5D"/>
    <w:rsid w:val="00F323DE"/>
    <w:rsid w:val="00F604F3"/>
    <w:rsid w:val="00F852B9"/>
    <w:rsid w:val="00FB4529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DD7"/>
    <w:pPr>
      <w:spacing w:after="0" w:line="280" w:lineRule="atLeast"/>
      <w:contextualSpacing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HeaderChar">
    <w:name w:val="Header Char"/>
    <w:basedOn w:val="DefaultParagraphFont"/>
    <w:link w:val="Header"/>
    <w:uiPriority w:val="99"/>
    <w:rsid w:val="001A2F68"/>
  </w:style>
  <w:style w:type="paragraph" w:styleId="Footer">
    <w:name w:val="footer"/>
    <w:basedOn w:val="Normal"/>
    <w:link w:val="FooterChar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1A2F68"/>
  </w:style>
  <w:style w:type="paragraph" w:styleId="BalloonText">
    <w:name w:val="Balloon Text"/>
    <w:basedOn w:val="Normal"/>
    <w:link w:val="BalloonTextChar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ormal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DefaultParagraphFont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TableNormal"/>
    <w:next w:val="TableGrid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A72D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95F1E"/>
    <w:rPr>
      <w:color w:val="605E5C"/>
      <w:shd w:val="clear" w:color="auto" w:fill="E1DFDD"/>
    </w:rPr>
  </w:style>
  <w:style w:type="paragraph" w:customStyle="1" w:styleId="odstavek">
    <w:name w:val="odstavek"/>
    <w:basedOn w:val="Normal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lineazaodstavkom">
    <w:name w:val="alineazaodstavkom"/>
    <w:basedOn w:val="Normal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ListParagraph">
    <w:name w:val="List Paragraph"/>
    <w:basedOn w:val="Normal"/>
    <w:uiPriority w:val="34"/>
    <w:qFormat/>
    <w:rsid w:val="00644000"/>
    <w:pPr>
      <w:spacing w:after="160" w:line="259" w:lineRule="auto"/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44000"/>
    <w:pPr>
      <w:spacing w:line="240" w:lineRule="auto"/>
      <w:contextualSpacing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400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44000"/>
    <w:rPr>
      <w:vertAlign w:val="superscript"/>
    </w:rPr>
  </w:style>
  <w:style w:type="paragraph" w:customStyle="1" w:styleId="tevilnatoka">
    <w:name w:val="tevilnatoka"/>
    <w:basedOn w:val="Normal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sion">
    <w:name w:val="Revision"/>
    <w:hidden/>
    <w:uiPriority w:val="99"/>
    <w:semiHidden/>
    <w:rsid w:val="006264D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933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33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33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33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330C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B1A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AC25F4DDB9F4EB997C585762618D3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1346E8-584C-4ADA-A23E-1B192A952EF2}"/>
      </w:docPartPr>
      <w:docPartBody>
        <w:p w:rsidR="00000000" w:rsidRDefault="00CC54D3" w:rsidP="00CC54D3">
          <w:pPr>
            <w:pStyle w:val="6AC25F4DDB9F4EB997C585762618D399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A6718A08934A74871816D89C1AD7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AF2D3-54F2-48BA-BDC2-6E272BC7A635}"/>
      </w:docPartPr>
      <w:docPartBody>
        <w:p w:rsidR="00000000" w:rsidRDefault="00CC54D3" w:rsidP="00CC54D3">
          <w:pPr>
            <w:pStyle w:val="A8A6718A08934A74871816D89C1AD714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AB3CCD81B84B0AACC3DFA1245AE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29AFA-829E-446B-903A-B26FAA9A03E8}"/>
      </w:docPartPr>
      <w:docPartBody>
        <w:p w:rsidR="00000000" w:rsidRDefault="00CC54D3" w:rsidP="00CC54D3">
          <w:pPr>
            <w:pStyle w:val="9BAB3CCD81B84B0AACC3DFA1245AE2A6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3113CC2CBD49C59B1D27A1AA285F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DC91A8-8920-41C0-B8D9-64C345AF11D6}"/>
      </w:docPartPr>
      <w:docPartBody>
        <w:p w:rsidR="00000000" w:rsidRDefault="00CC54D3" w:rsidP="00CC54D3">
          <w:pPr>
            <w:pStyle w:val="973113CC2CBD49C59B1D27A1AA285F2A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6C57DBC7B546F0B835D51D32EA1A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0B29DA-EE2B-4B80-B4A6-78B68D4835BF}"/>
      </w:docPartPr>
      <w:docPartBody>
        <w:p w:rsidR="00000000" w:rsidRDefault="00CC54D3" w:rsidP="00CC54D3">
          <w:pPr>
            <w:pStyle w:val="366C57DBC7B546F0B835D51D32EA1A4F"/>
          </w:pPr>
          <w:r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4D3"/>
    <w:rsid w:val="00CC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54D3"/>
  </w:style>
  <w:style w:type="paragraph" w:customStyle="1" w:styleId="6AC25F4DDB9F4EB997C585762618D399">
    <w:name w:val="6AC25F4DDB9F4EB997C585762618D399"/>
    <w:rsid w:val="00CC54D3"/>
  </w:style>
  <w:style w:type="paragraph" w:customStyle="1" w:styleId="A8A6718A08934A74871816D89C1AD714">
    <w:name w:val="A8A6718A08934A74871816D89C1AD714"/>
    <w:rsid w:val="00CC54D3"/>
  </w:style>
  <w:style w:type="paragraph" w:customStyle="1" w:styleId="9BAB3CCD81B84B0AACC3DFA1245AE2A6">
    <w:name w:val="9BAB3CCD81B84B0AACC3DFA1245AE2A6"/>
    <w:rsid w:val="00CC54D3"/>
  </w:style>
  <w:style w:type="paragraph" w:customStyle="1" w:styleId="973113CC2CBD49C59B1D27A1AA285F2A">
    <w:name w:val="973113CC2CBD49C59B1D27A1AA285F2A"/>
    <w:rsid w:val="00CC54D3"/>
  </w:style>
  <w:style w:type="paragraph" w:customStyle="1" w:styleId="366C57DBC7B546F0B835D51D32EA1A4F">
    <w:name w:val="366C57DBC7B546F0B835D51D32EA1A4F"/>
    <w:rsid w:val="00CC54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b5633b-5038-401c-ae09-6b86013251f8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F2CD91C1C68C4499DB9DFF8653F24A" ma:contentTypeVersion="15" ma:contentTypeDescription="Ustvari nov dokument." ma:contentTypeScope="" ma:versionID="e79f11ae42a3d50c48e424e4898bba72">
  <xsd:schema xmlns:xsd="http://www.w3.org/2001/XMLSchema" xmlns:xs="http://www.w3.org/2001/XMLSchema" xmlns:p="http://schemas.microsoft.com/office/2006/metadata/properties" xmlns:ns2="6bb5633b-5038-401c-ae09-6b86013251f8" xmlns:ns3="4ff0a056-0f7e-4653-8b72-91cabc648a9e" targetNamespace="http://schemas.microsoft.com/office/2006/metadata/properties" ma:root="true" ma:fieldsID="821c0c00c33e786b0d799d15df0df450" ns2:_="" ns3:_="">
    <xsd:import namespace="6bb5633b-5038-401c-ae09-6b86013251f8"/>
    <xsd:import namespace="4ff0a056-0f7e-4653-8b72-91cabc648a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5633b-5038-401c-ae09-6b86013251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0" nillable="true" ma:displayName="Taxonomy Catch All Column" ma:hidden="true" ma:list="{3893ef49-fa68-427c-806b-a7ddd1103b5a}" ma:internalName="TaxCatchAll" ma:showField="CatchAllData" ma:web="6bb5633b-5038-401c-ae09-6b8601325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0a056-0f7e-4653-8b72-91cabc648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8FC5C2-A905-4335-BB4A-FAC8A5E95F71}">
  <ds:schemaRefs>
    <ds:schemaRef ds:uri="http://schemas.microsoft.com/office/2006/documentManagement/types"/>
    <ds:schemaRef ds:uri="http://purl.org/dc/terms/"/>
    <ds:schemaRef ds:uri="6bb5633b-5038-401c-ae09-6b86013251f8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4ff0a056-0f7e-4653-8b72-91cabc648a9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3C6319C-AF5F-4B03-A4ED-89A375101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b5633b-5038-401c-ae09-6b86013251f8"/>
    <ds:schemaRef ds:uri="4ff0a056-0f7e-4653-8b72-91cabc648a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</Template>
  <TotalTime>2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Podboj</dc:creator>
  <cp:lastModifiedBy>Janja Detiček</cp:lastModifiedBy>
  <cp:revision>3</cp:revision>
  <cp:lastPrinted>2016-07-25T07:11:00Z</cp:lastPrinted>
  <dcterms:created xsi:type="dcterms:W3CDTF">2023-05-10T07:37:00Z</dcterms:created>
  <dcterms:modified xsi:type="dcterms:W3CDTF">2023-05-10T07:38:00Z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0x01010075F2CD91C1C68C4499DB9DFF8653F24A</vt:lpwstr>
  </property>
  <property fmtid="{D5CDD505-2E9C-101B-9397-08002B2CF9AE}" pid="3" name="_dlc_DocIdItemGuid">
    <vt:lpwstr>88903bce-f20c-4b62-a54a-49cf28939089</vt:lpwstr>
  </property>
</Properties>
</file>